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307 - Dachabdichtungsarbeiten (BT 1+4)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
Neustadt-Glewe - Los 307 - Dachabdichtungsarbeiten (BT 1+4)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